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282BF8DF" w:rsidR="00A158D0" w:rsidRPr="002A0E4B" w:rsidRDefault="00A158D0" w:rsidP="00A914EB">
      <w:pPr>
        <w:rPr>
          <w:sz w:val="16"/>
          <w:szCs w:val="16"/>
        </w:rPr>
      </w:pPr>
    </w:p>
    <w:p w14:paraId="4669F95B" w14:textId="77777777" w:rsidR="002A0E4B" w:rsidRPr="002A0E4B" w:rsidRDefault="002A0E4B" w:rsidP="00A914EB">
      <w:pPr>
        <w:rPr>
          <w:sz w:val="16"/>
          <w:szCs w:val="16"/>
        </w:rPr>
      </w:pPr>
    </w:p>
    <w:p w14:paraId="1DC7BC34" w14:textId="6FA490B3" w:rsidR="00CB0450" w:rsidRPr="002A0E4B" w:rsidRDefault="00CB0450" w:rsidP="00A914EB">
      <w:pPr>
        <w:rPr>
          <w:sz w:val="16"/>
          <w:szCs w:val="16"/>
        </w:rPr>
      </w:pPr>
    </w:p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453FC50F" w:rsidR="004E4ED0" w:rsidRPr="002F3BE0" w:rsidRDefault="00764061" w:rsidP="00764061">
            <w:pPr>
              <w:jc w:val="left"/>
              <w:rPr>
                <w:b/>
                <w:bCs w:val="0"/>
              </w:rPr>
            </w:pPr>
            <w:r>
              <w:br/>
            </w:r>
            <w:r>
              <w:br/>
            </w:r>
            <w:r>
              <w:br/>
            </w:r>
            <w:r w:rsidR="002A0E4B" w:rsidRPr="002F3BE0">
              <w:t>Vergabeverfahren:</w:t>
            </w:r>
            <w:r w:rsidR="002A0E4B">
              <w:t xml:space="preserve"> </w:t>
            </w:r>
            <w:r w:rsidR="00405A0E">
              <w:rPr>
                <w:b/>
                <w:bCs w:val="0"/>
              </w:rPr>
              <w:t xml:space="preserve">8753-2026 Lizenzen Service </w:t>
            </w:r>
            <w:proofErr w:type="spellStart"/>
            <w:r w:rsidR="00405A0E">
              <w:rPr>
                <w:b/>
                <w:bCs w:val="0"/>
              </w:rPr>
              <w:t>Now</w:t>
            </w:r>
            <w:proofErr w:type="spellEnd"/>
            <w:r>
              <w:rPr>
                <w:b/>
                <w:bCs w:val="0"/>
              </w:rPr>
              <w:br/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14"/>
        <w:gridCol w:w="3888"/>
        <w:gridCol w:w="986"/>
        <w:gridCol w:w="1889"/>
        <w:gridCol w:w="1827"/>
      </w:tblGrid>
      <w:tr w:rsidR="00C336B6" w:rsidRPr="00864BA7" w14:paraId="5AF1BF48" w14:textId="77777777" w:rsidTr="00C336B6">
        <w:tc>
          <w:tcPr>
            <w:tcW w:w="614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888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86" w:type="dxa"/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89" w:type="dxa"/>
            <w:vAlign w:val="center"/>
          </w:tcPr>
          <w:p w14:paraId="41090A02" w14:textId="00A8604D" w:rsidR="00C336B6" w:rsidRPr="00A914EB" w:rsidRDefault="00C336B6" w:rsidP="002A0E4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Preis je Einheit</w:t>
            </w:r>
            <w:r w:rsidR="002A0E4B">
              <w:rPr>
                <w:b/>
                <w:bCs w:val="0"/>
              </w:rPr>
              <w:t xml:space="preserve"> (Jahr) </w:t>
            </w:r>
            <w:r w:rsidRPr="00A914EB">
              <w:rPr>
                <w:b/>
                <w:bCs w:val="0"/>
              </w:rPr>
              <w:t>zzgl. USt.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27" w:type="dxa"/>
            <w:vAlign w:val="center"/>
          </w:tcPr>
          <w:p w14:paraId="172936A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C336B6" w:rsidRPr="00864BA7" w14:paraId="452152C2" w14:textId="77777777" w:rsidTr="00C336B6">
        <w:trPr>
          <w:trHeight w:val="397"/>
        </w:trPr>
        <w:tc>
          <w:tcPr>
            <w:tcW w:w="614" w:type="dxa"/>
            <w:vAlign w:val="center"/>
          </w:tcPr>
          <w:p w14:paraId="07441011" w14:textId="14692C2D" w:rsidR="00C336B6" w:rsidRPr="00864BA7" w:rsidRDefault="008C6F7B" w:rsidP="00A914EB">
            <w:r>
              <w:t>1</w:t>
            </w:r>
          </w:p>
        </w:tc>
        <w:tc>
          <w:tcPr>
            <w:tcW w:w="3888" w:type="dxa"/>
            <w:vAlign w:val="center"/>
          </w:tcPr>
          <w:p w14:paraId="1391FEE4" w14:textId="77777777" w:rsidR="00C336B6" w:rsidRDefault="008C6F7B" w:rsidP="00A914EB">
            <w:r>
              <w:t>Lizenzen Service Now</w:t>
            </w:r>
          </w:p>
          <w:p w14:paraId="6A52CB5B" w14:textId="77777777" w:rsidR="00077F61" w:rsidRDefault="008C6F7B" w:rsidP="00A914EB">
            <w:r>
              <w:t xml:space="preserve">Übertrag aus Leistungsverzeichnis </w:t>
            </w:r>
          </w:p>
          <w:p w14:paraId="592906A9" w14:textId="21B6511F" w:rsidR="008C6F7B" w:rsidRPr="00864BA7" w:rsidRDefault="008C6F7B" w:rsidP="00A914EB">
            <w:r>
              <w:t>Preisblatt</w:t>
            </w:r>
            <w:r w:rsidR="002A0E4B">
              <w:t xml:space="preserve"> </w:t>
            </w:r>
          </w:p>
        </w:tc>
        <w:tc>
          <w:tcPr>
            <w:tcW w:w="986" w:type="dxa"/>
            <w:vAlign w:val="center"/>
          </w:tcPr>
          <w:p w14:paraId="15F15ADD" w14:textId="51A5EE81" w:rsidR="00C336B6" w:rsidRPr="00864BA7" w:rsidRDefault="002A0E4B" w:rsidP="002A0E4B">
            <w:pPr>
              <w:pStyle w:val="Listenabsatz"/>
              <w:ind w:left="0"/>
              <w:jc w:val="left"/>
            </w:pPr>
            <w:r>
              <w:t>1.Jahr</w:t>
            </w:r>
          </w:p>
        </w:tc>
        <w:tc>
          <w:tcPr>
            <w:tcW w:w="1889" w:type="dxa"/>
            <w:vAlign w:val="center"/>
          </w:tcPr>
          <w:p w14:paraId="67377F1D" w14:textId="1209AD69" w:rsidR="00C336B6" w:rsidRPr="00864BA7" w:rsidRDefault="00C336B6" w:rsidP="00A914EB"/>
        </w:tc>
        <w:tc>
          <w:tcPr>
            <w:tcW w:w="1827" w:type="dxa"/>
            <w:vAlign w:val="center"/>
          </w:tcPr>
          <w:p w14:paraId="57146987" w14:textId="44C9F004" w:rsidR="00C336B6" w:rsidRPr="00864BA7" w:rsidRDefault="00C336B6" w:rsidP="00A914EB"/>
        </w:tc>
      </w:tr>
      <w:tr w:rsidR="00C336B6" w:rsidRPr="00864BA7" w14:paraId="346C8299" w14:textId="77777777" w:rsidTr="00C336B6">
        <w:trPr>
          <w:trHeight w:val="397"/>
        </w:trPr>
        <w:tc>
          <w:tcPr>
            <w:tcW w:w="614" w:type="dxa"/>
            <w:vAlign w:val="center"/>
          </w:tcPr>
          <w:p w14:paraId="2A70B9D7" w14:textId="0BE2E82E" w:rsidR="00C336B6" w:rsidRPr="00864BA7" w:rsidRDefault="00C336B6" w:rsidP="00A914EB"/>
        </w:tc>
        <w:tc>
          <w:tcPr>
            <w:tcW w:w="3888" w:type="dxa"/>
            <w:vAlign w:val="center"/>
          </w:tcPr>
          <w:p w14:paraId="41962D05" w14:textId="45593F6C" w:rsidR="00C336B6" w:rsidRPr="00864BA7" w:rsidRDefault="00C336B6" w:rsidP="00A914EB"/>
        </w:tc>
        <w:tc>
          <w:tcPr>
            <w:tcW w:w="986" w:type="dxa"/>
            <w:vAlign w:val="center"/>
          </w:tcPr>
          <w:p w14:paraId="3949F055" w14:textId="0A712928" w:rsidR="00C336B6" w:rsidRPr="00864BA7" w:rsidRDefault="002A0E4B" w:rsidP="00A914EB">
            <w:r>
              <w:t>2. Jahr</w:t>
            </w:r>
          </w:p>
        </w:tc>
        <w:tc>
          <w:tcPr>
            <w:tcW w:w="1889" w:type="dxa"/>
            <w:vAlign w:val="center"/>
          </w:tcPr>
          <w:p w14:paraId="6495CCB6" w14:textId="100AF901" w:rsidR="00C336B6" w:rsidRPr="00864BA7" w:rsidRDefault="00C336B6" w:rsidP="00A914EB"/>
        </w:tc>
        <w:tc>
          <w:tcPr>
            <w:tcW w:w="1827" w:type="dxa"/>
            <w:vAlign w:val="center"/>
          </w:tcPr>
          <w:p w14:paraId="61DB482B" w14:textId="184E5476" w:rsidR="00C336B6" w:rsidRPr="00864BA7" w:rsidRDefault="00C336B6" w:rsidP="00A914EB"/>
        </w:tc>
      </w:tr>
      <w:tr w:rsidR="002A0E4B" w:rsidRPr="00864BA7" w14:paraId="768A280B" w14:textId="77777777" w:rsidTr="00C336B6">
        <w:trPr>
          <w:trHeight w:val="397"/>
        </w:trPr>
        <w:tc>
          <w:tcPr>
            <w:tcW w:w="614" w:type="dxa"/>
            <w:vAlign w:val="center"/>
          </w:tcPr>
          <w:p w14:paraId="539CDB42" w14:textId="77777777" w:rsidR="002A0E4B" w:rsidRPr="00864BA7" w:rsidRDefault="002A0E4B" w:rsidP="00A914EB"/>
        </w:tc>
        <w:tc>
          <w:tcPr>
            <w:tcW w:w="3888" w:type="dxa"/>
            <w:vAlign w:val="center"/>
          </w:tcPr>
          <w:p w14:paraId="439443D3" w14:textId="77777777" w:rsidR="002A0E4B" w:rsidRPr="00864BA7" w:rsidRDefault="002A0E4B" w:rsidP="00A914EB"/>
        </w:tc>
        <w:tc>
          <w:tcPr>
            <w:tcW w:w="986" w:type="dxa"/>
            <w:vAlign w:val="center"/>
          </w:tcPr>
          <w:p w14:paraId="29FACF1E" w14:textId="42FBB456" w:rsidR="002A0E4B" w:rsidRPr="00864BA7" w:rsidRDefault="002A0E4B" w:rsidP="00A914EB">
            <w:r>
              <w:t>3. Jahr</w:t>
            </w:r>
          </w:p>
        </w:tc>
        <w:tc>
          <w:tcPr>
            <w:tcW w:w="1889" w:type="dxa"/>
            <w:vAlign w:val="center"/>
          </w:tcPr>
          <w:p w14:paraId="15E88718" w14:textId="77777777" w:rsidR="002A0E4B" w:rsidRPr="00864BA7" w:rsidRDefault="002A0E4B" w:rsidP="00A914EB"/>
        </w:tc>
        <w:tc>
          <w:tcPr>
            <w:tcW w:w="1827" w:type="dxa"/>
            <w:vAlign w:val="center"/>
          </w:tcPr>
          <w:p w14:paraId="14936B5A" w14:textId="77777777" w:rsidR="002A0E4B" w:rsidRPr="00864BA7" w:rsidRDefault="002A0E4B" w:rsidP="00A914EB"/>
        </w:tc>
      </w:tr>
      <w:tr w:rsidR="002A0E4B" w:rsidRPr="00864BA7" w14:paraId="0B449713" w14:textId="77777777" w:rsidTr="00C336B6">
        <w:trPr>
          <w:trHeight w:val="397"/>
        </w:trPr>
        <w:tc>
          <w:tcPr>
            <w:tcW w:w="614" w:type="dxa"/>
            <w:vAlign w:val="center"/>
          </w:tcPr>
          <w:p w14:paraId="09A92590" w14:textId="77777777" w:rsidR="002A0E4B" w:rsidRPr="00864BA7" w:rsidRDefault="002A0E4B" w:rsidP="00A914EB"/>
        </w:tc>
        <w:tc>
          <w:tcPr>
            <w:tcW w:w="3888" w:type="dxa"/>
            <w:vAlign w:val="center"/>
          </w:tcPr>
          <w:p w14:paraId="3912C84D" w14:textId="77777777" w:rsidR="002A0E4B" w:rsidRPr="00864BA7" w:rsidRDefault="002A0E4B" w:rsidP="00A914EB"/>
        </w:tc>
        <w:tc>
          <w:tcPr>
            <w:tcW w:w="986" w:type="dxa"/>
            <w:vAlign w:val="center"/>
          </w:tcPr>
          <w:p w14:paraId="209AF449" w14:textId="697AAF88" w:rsidR="002A0E4B" w:rsidRPr="00864BA7" w:rsidRDefault="002A0E4B" w:rsidP="00A914EB">
            <w:r>
              <w:t>4. Jahr</w:t>
            </w:r>
          </w:p>
        </w:tc>
        <w:tc>
          <w:tcPr>
            <w:tcW w:w="1889" w:type="dxa"/>
            <w:vAlign w:val="center"/>
          </w:tcPr>
          <w:p w14:paraId="739A64D7" w14:textId="77777777" w:rsidR="002A0E4B" w:rsidRPr="00864BA7" w:rsidRDefault="002A0E4B" w:rsidP="00A914EB"/>
        </w:tc>
        <w:tc>
          <w:tcPr>
            <w:tcW w:w="1827" w:type="dxa"/>
            <w:vAlign w:val="center"/>
          </w:tcPr>
          <w:p w14:paraId="051B8186" w14:textId="77777777" w:rsidR="002A0E4B" w:rsidRPr="00864BA7" w:rsidRDefault="002A0E4B" w:rsidP="00A914EB"/>
        </w:tc>
      </w:tr>
      <w:tr w:rsidR="002A0E4B" w:rsidRPr="00864BA7" w14:paraId="081049DC" w14:textId="77777777" w:rsidTr="00C336B6">
        <w:trPr>
          <w:trHeight w:val="397"/>
        </w:trPr>
        <w:tc>
          <w:tcPr>
            <w:tcW w:w="614" w:type="dxa"/>
            <w:vAlign w:val="center"/>
          </w:tcPr>
          <w:p w14:paraId="56428C1D" w14:textId="77777777" w:rsidR="002A0E4B" w:rsidRPr="00864BA7" w:rsidRDefault="002A0E4B" w:rsidP="00A914EB"/>
        </w:tc>
        <w:tc>
          <w:tcPr>
            <w:tcW w:w="3888" w:type="dxa"/>
            <w:vAlign w:val="center"/>
          </w:tcPr>
          <w:p w14:paraId="52061438" w14:textId="77777777" w:rsidR="002A0E4B" w:rsidRPr="00864BA7" w:rsidRDefault="002A0E4B" w:rsidP="00A914EB"/>
        </w:tc>
        <w:tc>
          <w:tcPr>
            <w:tcW w:w="986" w:type="dxa"/>
            <w:vAlign w:val="center"/>
          </w:tcPr>
          <w:p w14:paraId="4E428075" w14:textId="1FEF41D5" w:rsidR="002A0E4B" w:rsidRPr="00864BA7" w:rsidRDefault="002A0E4B" w:rsidP="00A914EB">
            <w:r>
              <w:t>5. Jahr</w:t>
            </w:r>
          </w:p>
        </w:tc>
        <w:tc>
          <w:tcPr>
            <w:tcW w:w="1889" w:type="dxa"/>
            <w:vAlign w:val="center"/>
          </w:tcPr>
          <w:p w14:paraId="6846F9B8" w14:textId="77777777" w:rsidR="002A0E4B" w:rsidRPr="00864BA7" w:rsidRDefault="002A0E4B" w:rsidP="00A914EB"/>
        </w:tc>
        <w:tc>
          <w:tcPr>
            <w:tcW w:w="1827" w:type="dxa"/>
            <w:vAlign w:val="center"/>
          </w:tcPr>
          <w:p w14:paraId="05E6F34B" w14:textId="77777777" w:rsidR="002A0E4B" w:rsidRPr="00864BA7" w:rsidRDefault="002A0E4B" w:rsidP="00A914EB"/>
        </w:tc>
      </w:tr>
      <w:tr w:rsidR="00C336B6" w:rsidRPr="00864BA7" w14:paraId="4BA21D67" w14:textId="77777777" w:rsidTr="00C336B6">
        <w:trPr>
          <w:trHeight w:val="397"/>
        </w:trPr>
        <w:tc>
          <w:tcPr>
            <w:tcW w:w="7377" w:type="dxa"/>
            <w:gridSpan w:val="4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27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C336B6">
        <w:trPr>
          <w:trHeight w:val="397"/>
        </w:trPr>
        <w:tc>
          <w:tcPr>
            <w:tcW w:w="7377" w:type="dxa"/>
            <w:gridSpan w:val="4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27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C336B6">
        <w:trPr>
          <w:trHeight w:val="397"/>
        </w:trPr>
        <w:tc>
          <w:tcPr>
            <w:tcW w:w="7377" w:type="dxa"/>
            <w:gridSpan w:val="4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27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7F8580DD" w14:textId="30957D2A" w:rsidR="00C336B6" w:rsidRDefault="00C336B6" w:rsidP="002A0E4B">
      <w:r>
        <w:t>Zahlungsfrist 30 Tage netto.</w:t>
      </w:r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764061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764061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764061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764061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764061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764061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764061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UVgO / § 6 SächsVergabeG).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Pr="002A0E4B" w:rsidRDefault="000F4DB3" w:rsidP="002A0E4B">
    <w:pPr>
      <w:pStyle w:val="Kopfzeile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AB74FA"/>
    <w:multiLevelType w:val="hybridMultilevel"/>
    <w:tmpl w:val="8B9201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298869">
    <w:abstractNumId w:val="4"/>
  </w:num>
  <w:num w:numId="2" w16cid:durableId="2047634651">
    <w:abstractNumId w:val="1"/>
  </w:num>
  <w:num w:numId="3" w16cid:durableId="1577133231">
    <w:abstractNumId w:val="0"/>
  </w:num>
  <w:num w:numId="4" w16cid:durableId="1436170965">
    <w:abstractNumId w:val="3"/>
  </w:num>
  <w:num w:numId="5" w16cid:durableId="683673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45gNPIZoAGD5z6yADbNELPlnPyahJAk82zh2x4vCs8rZq2XYU0/in9Npi+p7TOCIMsL/APMp5Byy84lTLiiRFQ==" w:salt="hPx4Q2H+4/gu6zpKdEZ6ng=="/>
  <w:defaultTabStop w:val="708"/>
  <w:autoHyphenation/>
  <w:hyphenationZone w:val="425"/>
  <w:doNotHyphenateCaps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77F61"/>
    <w:rsid w:val="000856D0"/>
    <w:rsid w:val="000D1543"/>
    <w:rsid w:val="000E6AAE"/>
    <w:rsid w:val="000F4DB3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A0E4B"/>
    <w:rsid w:val="002A53DE"/>
    <w:rsid w:val="002A5642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05A0E"/>
    <w:rsid w:val="0041299D"/>
    <w:rsid w:val="0043463E"/>
    <w:rsid w:val="00437253"/>
    <w:rsid w:val="00441705"/>
    <w:rsid w:val="004466AA"/>
    <w:rsid w:val="004601F2"/>
    <w:rsid w:val="004A5A27"/>
    <w:rsid w:val="004B79FD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5F1B71"/>
    <w:rsid w:val="005F3048"/>
    <w:rsid w:val="0063344F"/>
    <w:rsid w:val="0063359B"/>
    <w:rsid w:val="00640DBD"/>
    <w:rsid w:val="006425EA"/>
    <w:rsid w:val="006620F9"/>
    <w:rsid w:val="006B3C66"/>
    <w:rsid w:val="006C0EA7"/>
    <w:rsid w:val="006D5221"/>
    <w:rsid w:val="006F435A"/>
    <w:rsid w:val="007045DC"/>
    <w:rsid w:val="0072193A"/>
    <w:rsid w:val="00733554"/>
    <w:rsid w:val="007430AC"/>
    <w:rsid w:val="00764061"/>
    <w:rsid w:val="00767F9C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8C6F7B"/>
    <w:rsid w:val="00904241"/>
    <w:rsid w:val="00926622"/>
    <w:rsid w:val="00936532"/>
    <w:rsid w:val="00940213"/>
    <w:rsid w:val="00957ACA"/>
    <w:rsid w:val="00986900"/>
    <w:rsid w:val="009927FC"/>
    <w:rsid w:val="009A142C"/>
    <w:rsid w:val="009F3608"/>
    <w:rsid w:val="009F6ACD"/>
    <w:rsid w:val="00A158D0"/>
    <w:rsid w:val="00A32922"/>
    <w:rsid w:val="00A3307C"/>
    <w:rsid w:val="00A429AC"/>
    <w:rsid w:val="00A55787"/>
    <w:rsid w:val="00A557AE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2653D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124E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B7967"/>
    <w:rsid w:val="00CC02AD"/>
    <w:rsid w:val="00CC17D0"/>
    <w:rsid w:val="00CC4630"/>
    <w:rsid w:val="00CD5F47"/>
    <w:rsid w:val="00CF583C"/>
    <w:rsid w:val="00CF60BE"/>
    <w:rsid w:val="00D12CFC"/>
    <w:rsid w:val="00D3489E"/>
    <w:rsid w:val="00D7393C"/>
    <w:rsid w:val="00D853A1"/>
    <w:rsid w:val="00D961CF"/>
    <w:rsid w:val="00DA3F88"/>
    <w:rsid w:val="00DD6C87"/>
    <w:rsid w:val="00E114C4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C34AD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2A5642"/>
    <w:rsid w:val="0043463E"/>
    <w:rsid w:val="00586EE9"/>
    <w:rsid w:val="008124FB"/>
    <w:rsid w:val="00926622"/>
    <w:rsid w:val="00A13152"/>
    <w:rsid w:val="00A20148"/>
    <w:rsid w:val="00A557AE"/>
    <w:rsid w:val="00C1124E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750</Words>
  <Characters>4731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5471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Kempa-Kauerhof, Romy</cp:lastModifiedBy>
  <cp:revision>16</cp:revision>
  <cp:lastPrinted>2003-01-22T14:27:00Z</cp:lastPrinted>
  <dcterms:created xsi:type="dcterms:W3CDTF">2025-03-13T08:40:00Z</dcterms:created>
  <dcterms:modified xsi:type="dcterms:W3CDTF">2026-08-21T07:46:00Z</dcterms:modified>
</cp:coreProperties>
</file>